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16704c" w14:textId="016704c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3B5ABB">
        <w:t>652/20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3B5ABB">
        <w:t>652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B5ABB" w:rsidP="003B5ABB" w:rsidRDefault="003B5ABB">
      <w:pPr>
        <w:ind w:firstLine="708"/>
      </w:pPr>
      <w:r>
        <w:t>SLON UGOSTITELJSTVO jednostavno društvo s ograničenom odgovornošću za ugostiteljstvo i usluge,</w:t>
      </w:r>
      <w:r>
        <w:t xml:space="preserve"> Petrova 53/1, 10000 Zagreb, OIB: 47897074713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5ABB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B5A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5A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5A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5A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5A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5677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St-652/2021</izvorni_sadrzaj>
    <derivirana_varijabla naziv="DomainObject.Predmet.OznakaBroj_1">St-652/2021</derivirana_varijabla>
  </DomainObject.Predmet.OznakaBroj>
  <DomainObject.Predmet.OznakaBrojOptuznogAkta>
    <izvorni_sadrzaj>04-06-21-1036</izvorni_sadrzaj>
    <derivirana_varijabla naziv="DomainObject.Predmet.OznakaBrojOptuznogAkta_1">04-06-21-1036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SLON UGOSTITELJSTVO jednostavno društvo s ograničenom odgovornošću za ugostiteljstvo i usluge</izvorni_sadrzaj>
    <derivirana_varijabla naziv="DomainObject.Predmet.ProtustrankaFormated_1">  SLON UGOSTITELJSTVO jednostavno društvo s ograničenom odgovornošću za ugostiteljstvo i usluge</derivirana_varijabla>
  </DomainObject.Predmet.ProtustrankaFormated>
  <DomainObject.Predmet.ProtustrankaFormatedOIB>
    <izvorni_sadrzaj>  SLON UGOSTITELJSTVO jednostavno društvo s ograničenom odgovornošću za ugostiteljstvo i usluge, OIB 47897074713</izvorni_sadrzaj>
    <derivirana_varijabla naziv="DomainObject.Predmet.ProtustrankaFormatedOIB_1">  SLON UGOSTITELJSTVO jednostavno društvo s ograničenom odgovornošću za ugostiteljstvo i usluge, OIB 47897074713</derivirana_varijabla>
  </DomainObject.Predmet.ProtustrankaFormatedOIB>
  <DomainObject.Predmet.ProtustrankaFormatedWithAdress>
    <izvorni_sadrzaj> SLON UGOSTITELJSTVO jednostavno društvo s ograničenom odgovornošću za ugostiteljstvo i usluge, Petrova 53/1, 10000 Zagreb</izvorni_sadrzaj>
    <derivirana_varijabla naziv="DomainObject.Predmet.ProtustrankaFormatedWithAdress_1"> SLON UGOSTITELJSTVO jednostavno društvo s ograničenom odgovornošću za ugostiteljstvo i usluge, Petrova 53/1, 10000 Zagreb</derivirana_varijabla>
  </DomainObject.Predmet.ProtustrankaFormatedWithAdress>
  <DomainObject.Predmet.ProtustrankaFormatedWithAdressOIB>
    <izvorni_sadrzaj> SLON UGOSTITELJSTVO jednostavno društvo s ograničenom odgovornošću za ugostiteljstvo i usluge, OIB 47897074713, Petrova 53/1, 10000 Zagreb</izvorni_sadrzaj>
    <derivirana_varijabla naziv="DomainObject.Predmet.ProtustrankaFormatedWithAdressOIB_1"> SLON UGOSTITELJSTVO jednostavno društvo s ograničenom odgovornošću za ugostiteljstvo i usluge, OIB 47897074713, Petrova 53/1, 10000 Zagreb</derivirana_varijabla>
  </DomainObject.Predmet.ProtustrankaFormatedWithAdressOIB>
  <DomainObject.Predmet.ProtustrankaWithAdress>
    <izvorni_sadrzaj>SLON UGOSTITELJSTVO jednostavno društvo s ograničenom odgovornošću za ugostiteljstvo i usluge Petrova 53/1, 10000 Zagreb</izvorni_sadrzaj>
    <derivirana_varijabla naziv="DomainObject.Predmet.ProtustrankaWithAdress_1">SLON UGOSTITELJSTVO jednostavno društvo s ograničenom odgovornošću za ugostiteljstvo i usluge Petrova 53/1, 10000 Zagreb</derivirana_varijabla>
  </DomainObject.Predmet.ProtustrankaWithAdress>
  <DomainObject.Predmet.ProtustrankaWithAdressOIB>
    <izvorni_sadrzaj>SLON UGOSTITELJSTVO jednostavno društvo s ograničenom odgovornošću za ugostiteljstvo i usluge, OIB 47897074713, Petrova 53/1, 10000 Zagreb</izvorni_sadrzaj>
    <derivirana_varijabla naziv="DomainObject.Predmet.ProtustrankaWithAdressOIB_1">SLON UGOSTITELJSTVO jednostavno društvo s ograničenom odgovornošću za ugostiteljstvo i usluge, OIB 47897074713, Petrova 53/1, 10000 Zagreb</derivirana_varijabla>
  </DomainObject.Predmet.ProtustrankaWithAdressOIB>
  <DomainObject.Predmet.ProtustrankaNazivFormated>
    <izvorni_sadrzaj>SLON UGOSTITELJSTVO jednostavno društvo s ograničenom odgovornošću za ugostiteljstvo i usluge</izvorni_sadrzaj>
    <derivirana_varijabla naziv="DomainObject.Predmet.ProtustrankaNazivFormated_1">SLON UGOSTITELJSTVO jednostavno društvo s ograničenom odgovornošću za ugostiteljstvo i usluge</derivirana_varijabla>
  </DomainObject.Predmet.ProtustrankaNazivFormated>
  <DomainObject.Predmet.ProtustrankaNazivFormatedOIB>
    <izvorni_sadrzaj>SLON UGOSTITELJSTVO jednostavno društvo s ograničenom odgovornošću za ugostiteljstvo i usluge, OIB 47897074713</izvorni_sadrzaj>
    <derivirana_varijabla naziv="DomainObject.Predmet.ProtustrankaNazivFormatedOIB_1">SLON UGOSTITELJSTVO jednostavno društvo s ograničenom odgovornošću za ugostiteljstvo i usluge, OIB 47897074713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SLON UGOSTITELJSTVO jednostavno društvo s ograničenom odgovornošću za ugostiteljstvo i usluge</item>
    </izvorni_sadrzaj>
    <derivirana_varijabla naziv="DomainObject.Predmet.ProtuStrankaListFormated_1">
      <item>SLON UGOSTITELJSTVO jednostavno društvo s ograničenom odgovornošću za ugostiteljstvo i usluge</item>
    </derivirana_varijabla>
  </DomainObject.Predmet.ProtuStrankaListFormated>
  <DomainObject.Predmet.ProtuStrankaListFormatedOIB>
    <izvorni_sadrzaj>
      <item>SLON UGOSTITELJSTVO jednostavno društvo s ograničenom odgovornošću za ugostiteljstvo i usluge, OIB 47897074713</item>
    </izvorni_sadrzaj>
    <derivirana_varijabla naziv="DomainObject.Predmet.ProtuStrankaListFormatedOIB_1">
      <item>SLON UGOSTITELJSTVO jednostavno društvo s ograničenom odgovornošću za ugostiteljstvo i usluge, OIB 47897074713</item>
    </derivirana_varijabla>
  </DomainObject.Predmet.ProtuStrankaListFormatedOIB>
  <DomainObject.Predmet.ProtuStrankaListFormatedWithAdress>
    <izvorni_sadrzaj>
      <item>SLON UGOSTITELJSTVO jednostavno društvo s ograničenom odgovornošću za ugostiteljstvo i usluge, Petrova 53/1, 10000 Zagreb</item>
    </izvorni_sadrzaj>
    <derivirana_varijabla naziv="DomainObject.Predmet.ProtuStrankaListFormatedWithAdress_1">
      <item>SLON UGOSTITELJSTVO jednostavno društvo s ograničenom odgovornošću za ugostiteljstvo i usluge, Petrova 53/1, 10000 Zagreb</item>
    </derivirana_varijabla>
  </DomainObject.Predmet.ProtuStrankaListFormatedWithAdress>
  <DomainObject.Predmet.ProtuStrankaListFormatedWithAdressOIB>
    <izvorni_sadrzaj>
      <item>SLON UGOSTITELJSTVO jednostavno društvo s ograničenom odgovornošću za ugostiteljstvo i usluge, OIB 47897074713, Petrova 53/1, 10000 Zagreb</item>
    </izvorni_sadrzaj>
    <derivirana_varijabla naziv="DomainObject.Predmet.ProtuStrankaListFormatedWithAdressOIB_1">
      <item>SLON UGOSTITELJSTVO jednostavno društvo s ograničenom odgovornošću za ugostiteljstvo i usluge, OIB 47897074713, Petrova 53/1, 10000 Zagreb</item>
    </derivirana_varijabla>
  </DomainObject.Predmet.ProtuStrankaListFormatedWithAdressOIB>
  <DomainObject.Predmet.ProtuStrankaListNazivFormated>
    <izvorni_sadrzaj>
      <item>SLON UGOSTITELJSTVO jednostavno društvo s ograničenom odgovornošću za ugostiteljstvo i usluge</item>
    </izvorni_sadrzaj>
    <derivirana_varijabla naziv="DomainObject.Predmet.ProtuStrankaListNazivFormated_1">
      <item>SLON UGOSTITELJSTVO jednostavno društvo s ograničenom odgovornošću za ugostiteljstvo i usluge</item>
    </derivirana_varijabla>
  </DomainObject.Predmet.ProtuStrankaListNazivFormated>
  <DomainObject.Predmet.ProtuStrankaListNazivFormatedOIB>
    <izvorni_sadrzaj>
      <item>SLON UGOSTITELJSTVO jednostavno društvo s ograničenom odgovornošću za ugostiteljstvo i usluge, OIB 47897074713</item>
    </izvorni_sadrzaj>
    <derivirana_varijabla naziv="DomainObject.Predmet.ProtuStrankaListNazivFormatedOIB_1">
      <item>SLON UGOSTITELJSTVO jednostavno društvo s ograničenom odgovornošću za ugostiteljstvo i usluge, OIB 47897074713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SLON UGOSTITELJSTVO jednostavno društvo s ograničenom odgovornošću za ugostiteljstvo i usluge</izvorni_sadrzaj>
    <derivirana_varijabla naziv="DomainObject.Predmet.ProtustrankaIDrugi_1">SLON UGOSTITELJSTVO jednostavno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SLON UGOSTITELJSTVO jednostavno društvo s ograničenom odgovornošću za ugostiteljstvo i usluge, OIB 47897074713, Petrova 53/1, 10000 Zagreb</izvorni_sadrzaj>
    <derivirana_varijabla naziv="DomainObject.Predmet.ProtustrankaIDrugiAdressOIB_1">SLON UGOSTITELJSTVO jednostavno društvo s ograničenom odgovornošću za ugostiteljstvo i usluge, OIB 47897074713,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SLON UGOSTITELJSTVO jednostavno društvo s ograničenom odgovornošću za ugostiteljstvo i usluge</item>
      <item>Financijska agencija</item>
    </izvorni_sadrzaj>
    <derivirana_varijabla naziv="DomainObject.Predmet.SudioniciListNaziv_1">
      <item>SLON UGOSTITELJSTVO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SLON UGOSTITELJSTVO jednostavno društvo s ograničenom odgovornošću za ugostiteljstvo i usluge, OIB 47897074713, Petrova 53/1,10000 Zagreb</item>
      <item>Financijska agencija, OIB 85821130368, TRG SVIBANJSKIH ŽRTAVA 1995. 1,10000 Zagreb</item>
    </izvorni_sadrzaj>
    <derivirana_varijabla naziv="DomainObject.Predmet.SudioniciListAdressOIB_1">
      <item>SLON UGOSTITELJSTVO jednostavno društvo s ograničenom odgovornošću za ugostiteljstvo i usluge, OIB 47897074713, Petrova 53/1,10000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47897074713</item>
      <item>, OIB 85821130368</item>
    </izvorni_sadrzaj>
    <derivirana_varijabla naziv="DomainObject.Predmet.SudioniciListNazivOIB_1">
      <item>, OIB 47897074713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851</properties:Characters>
  <properties:Lines>46</properties:Lines>
  <properties:Paragraphs>24</properties:Paragraphs>
  <properties:TotalTime>207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2020-11-30T10:57:00Z</cp:lastPrinted>
  <dcterms:modified xmlns:xsi="http://www.w3.org/2001/XMLSchema-instance" xsi:type="dcterms:W3CDTF">2021-04-20T08:09:00Z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